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09" w:rsidRDefault="00042C09">
      <w:pPr>
        <w:rPr>
          <w:sz w:val="16"/>
          <w:szCs w:val="16"/>
        </w:rPr>
      </w:pPr>
    </w:p>
    <w:p w:rsidR="00042C09" w:rsidRDefault="00042C09">
      <w:pPr>
        <w:rPr>
          <w:sz w:val="16"/>
          <w:szCs w:val="16"/>
        </w:rPr>
      </w:pPr>
    </w:p>
    <w:p w:rsidR="00042C09" w:rsidRDefault="00042C09" w:rsidP="00042C09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607695" cy="778510"/>
            <wp:effectExtent l="19050" t="0" r="1905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C09" w:rsidRPr="009B143A" w:rsidRDefault="00042C09" w:rsidP="00042C09">
      <w:pPr>
        <w:jc w:val="center"/>
        <w:rPr>
          <w:b/>
          <w:szCs w:val="22"/>
        </w:rPr>
      </w:pPr>
      <w:r w:rsidRPr="009B143A">
        <w:rPr>
          <w:b/>
          <w:szCs w:val="22"/>
        </w:rPr>
        <w:t>СОВЕТ ДЕПУТАТОВ МУНИЦИПАЛЬНОГО ОБРАЗОВАНИЯ</w:t>
      </w:r>
    </w:p>
    <w:p w:rsidR="00042C09" w:rsidRPr="009B143A" w:rsidRDefault="00042C09" w:rsidP="00042C09">
      <w:pPr>
        <w:jc w:val="center"/>
        <w:rPr>
          <w:b/>
          <w:szCs w:val="22"/>
        </w:rPr>
      </w:pPr>
      <w:r w:rsidRPr="009B143A">
        <w:rPr>
          <w:b/>
          <w:szCs w:val="22"/>
        </w:rPr>
        <w:t>СОСНОВОБОРСКИЙ ГОРОДСКОЙ ОКРУГ ЛЕНИНГРАДСКОЙ ОБЛАСТИ</w:t>
      </w:r>
    </w:p>
    <w:p w:rsidR="00042C09" w:rsidRPr="009B143A" w:rsidRDefault="00042C09" w:rsidP="00042C09">
      <w:pPr>
        <w:jc w:val="center"/>
        <w:rPr>
          <w:b/>
          <w:szCs w:val="22"/>
        </w:rPr>
      </w:pPr>
      <w:r w:rsidRPr="009B143A">
        <w:rPr>
          <w:b/>
          <w:szCs w:val="22"/>
        </w:rPr>
        <w:t>(</w:t>
      </w:r>
      <w:r>
        <w:rPr>
          <w:b/>
          <w:szCs w:val="22"/>
        </w:rPr>
        <w:t>ПЯТЫЙ</w:t>
      </w:r>
      <w:r w:rsidRPr="009B143A">
        <w:rPr>
          <w:b/>
          <w:szCs w:val="22"/>
        </w:rPr>
        <w:t xml:space="preserve"> СОЗЫВ)</w:t>
      </w:r>
    </w:p>
    <w:p w:rsidR="00042C09" w:rsidRDefault="00C73B27" w:rsidP="00042C09">
      <w:pPr>
        <w:jc w:val="center"/>
        <w:rPr>
          <w:b/>
          <w:sz w:val="24"/>
        </w:rPr>
      </w:pPr>
      <w:r w:rsidRPr="00C73B27">
        <w:rPr>
          <w:noProof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042C09" w:rsidRDefault="00042C09" w:rsidP="00042C09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042C09" w:rsidRPr="00E35390" w:rsidRDefault="00042C09" w:rsidP="00042C09">
      <w:pPr>
        <w:jc w:val="center"/>
        <w:rPr>
          <w:b/>
          <w:sz w:val="28"/>
          <w:szCs w:val="28"/>
        </w:rPr>
      </w:pPr>
    </w:p>
    <w:p w:rsidR="00042C09" w:rsidRPr="00230BA5" w:rsidRDefault="00042C09" w:rsidP="00042C09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tbl>
      <w:tblPr>
        <w:tblW w:w="0" w:type="auto"/>
        <w:tblLayout w:type="fixed"/>
        <w:tblLook w:val="0000"/>
      </w:tblPr>
      <w:tblGrid>
        <w:gridCol w:w="6228"/>
      </w:tblGrid>
      <w:tr w:rsidR="00042C09" w:rsidRPr="002440EA" w:rsidTr="00474B06">
        <w:tc>
          <w:tcPr>
            <w:tcW w:w="6228" w:type="dxa"/>
          </w:tcPr>
          <w:p w:rsidR="00042C09" w:rsidRPr="002440EA" w:rsidRDefault="00042C09" w:rsidP="00474B06">
            <w:pPr>
              <w:jc w:val="both"/>
              <w:rPr>
                <w:b/>
                <w:sz w:val="28"/>
                <w:szCs w:val="28"/>
              </w:rPr>
            </w:pPr>
            <w:r w:rsidRPr="005441E1">
              <w:rPr>
                <w:b/>
                <w:sz w:val="24"/>
                <w:szCs w:val="24"/>
              </w:rPr>
              <w:t xml:space="preserve">«О </w:t>
            </w:r>
            <w:proofErr w:type="gramStart"/>
            <w:r w:rsidRPr="005441E1">
              <w:rPr>
                <w:b/>
                <w:sz w:val="24"/>
                <w:szCs w:val="24"/>
              </w:rPr>
              <w:t>рассмотрении</w:t>
            </w:r>
            <w:proofErr w:type="gramEnd"/>
            <w:r w:rsidRPr="005441E1">
              <w:rPr>
                <w:b/>
                <w:sz w:val="24"/>
                <w:szCs w:val="24"/>
              </w:rPr>
              <w:t xml:space="preserve"> представления администрации городского округа о приватизации жилого помещения специализированного жилищного фонда служебных жилых помещений по</w:t>
            </w:r>
            <w:r>
              <w:rPr>
                <w:b/>
                <w:sz w:val="24"/>
                <w:szCs w:val="24"/>
              </w:rPr>
              <w:t xml:space="preserve"> ул. Красных Фортов</w:t>
            </w:r>
            <w:r w:rsidRPr="005441E1">
              <w:rPr>
                <w:b/>
                <w:sz w:val="24"/>
                <w:szCs w:val="24"/>
              </w:rPr>
              <w:t>, д.</w:t>
            </w:r>
            <w:r>
              <w:rPr>
                <w:b/>
                <w:sz w:val="24"/>
                <w:szCs w:val="24"/>
              </w:rPr>
              <w:t>41</w:t>
            </w:r>
            <w:r w:rsidRPr="005441E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441E1">
              <w:rPr>
                <w:b/>
                <w:sz w:val="24"/>
                <w:szCs w:val="24"/>
              </w:rPr>
              <w:t>кв.</w:t>
            </w:r>
            <w:r>
              <w:rPr>
                <w:b/>
                <w:sz w:val="24"/>
                <w:szCs w:val="24"/>
              </w:rPr>
              <w:t>26»</w:t>
            </w:r>
          </w:p>
        </w:tc>
      </w:tr>
    </w:tbl>
    <w:p w:rsidR="00042C09" w:rsidRPr="009F32AB" w:rsidRDefault="00042C09" w:rsidP="00042C09">
      <w:pPr>
        <w:jc w:val="both"/>
        <w:rPr>
          <w:sz w:val="28"/>
          <w:szCs w:val="28"/>
        </w:rPr>
      </w:pPr>
    </w:p>
    <w:p w:rsidR="00042C09" w:rsidRPr="00E21951" w:rsidRDefault="00042C09" w:rsidP="00042C09">
      <w:pPr>
        <w:ind w:firstLine="709"/>
        <w:jc w:val="both"/>
        <w:rPr>
          <w:sz w:val="24"/>
          <w:szCs w:val="24"/>
        </w:rPr>
      </w:pPr>
      <w:proofErr w:type="gramStart"/>
      <w:r w:rsidRPr="00E21951">
        <w:rPr>
          <w:sz w:val="24"/>
          <w:szCs w:val="24"/>
        </w:rPr>
        <w:t xml:space="preserve">На основании статьи 14 Жилищного Кодекса Российской Федерации (Федеральный закон от 29.12.2004г. N188-Ф3 </w:t>
      </w:r>
      <w:r>
        <w:rPr>
          <w:sz w:val="24"/>
          <w:szCs w:val="24"/>
        </w:rPr>
        <w:t>(в действующей редакции</w:t>
      </w:r>
      <w:r w:rsidRPr="00E21951">
        <w:rPr>
          <w:sz w:val="24"/>
          <w:szCs w:val="24"/>
        </w:rPr>
        <w:t xml:space="preserve">), подпункта 5 пункта 1 и подпункта 36 пункта 2 статьи 27 Устава муниципального образования </w:t>
      </w:r>
      <w:proofErr w:type="spellStart"/>
      <w:r w:rsidRPr="00E21951">
        <w:rPr>
          <w:sz w:val="24"/>
          <w:szCs w:val="24"/>
        </w:rPr>
        <w:t>Сосновоборский</w:t>
      </w:r>
      <w:proofErr w:type="spellEnd"/>
      <w:r w:rsidRPr="00E21951">
        <w:rPr>
          <w:sz w:val="24"/>
          <w:szCs w:val="24"/>
        </w:rPr>
        <w:t xml:space="preserve"> городской округ (в действующей редак</w:t>
      </w:r>
      <w:r>
        <w:rPr>
          <w:sz w:val="24"/>
          <w:szCs w:val="24"/>
        </w:rPr>
        <w:t>ции</w:t>
      </w:r>
      <w:r w:rsidRPr="00E21951">
        <w:rPr>
          <w:sz w:val="24"/>
          <w:szCs w:val="24"/>
        </w:rPr>
        <w:t xml:space="preserve">), пункта 2.2 «Положения о порядке управления и распоряжения муниципальной собственностью муниципального образования </w:t>
      </w:r>
      <w:proofErr w:type="spellStart"/>
      <w:r w:rsidRPr="00E21951">
        <w:rPr>
          <w:sz w:val="24"/>
          <w:szCs w:val="24"/>
        </w:rPr>
        <w:t>Сосновоборский</w:t>
      </w:r>
      <w:proofErr w:type="spellEnd"/>
      <w:r w:rsidRPr="00E21951">
        <w:rPr>
          <w:sz w:val="24"/>
          <w:szCs w:val="24"/>
        </w:rPr>
        <w:t xml:space="preserve"> городской округ», утвержденного решением Собрания представителей от 18.09.2001г. №96</w:t>
      </w:r>
      <w:proofErr w:type="gramEnd"/>
      <w:r w:rsidRPr="00E21951">
        <w:rPr>
          <w:sz w:val="24"/>
          <w:szCs w:val="24"/>
        </w:rPr>
        <w:t xml:space="preserve"> (</w:t>
      </w:r>
      <w:proofErr w:type="gramStart"/>
      <w:r w:rsidRPr="0042048C">
        <w:rPr>
          <w:sz w:val="24"/>
          <w:szCs w:val="24"/>
        </w:rPr>
        <w:t>с учетом изменений и дополнений</w:t>
      </w:r>
      <w:r w:rsidRPr="00E21951">
        <w:rPr>
          <w:sz w:val="24"/>
          <w:szCs w:val="24"/>
        </w:rPr>
        <w:t>), решения совета депутатов от 31.01.2018г. № 6 «Об установлении оснований для принятия решений советом депутатов Сосновоборского городского округа о разрешении администрации Сосновоборского городского округа приватизации жилых помещений специализированного жилищного фонда служебных жилых помещений и разрешений в переводе жилых помещений специализированного жилищного фонда служебных жилых помещений в жилищный фонд социального использования»</w:t>
      </w:r>
      <w:r>
        <w:rPr>
          <w:sz w:val="24"/>
          <w:szCs w:val="24"/>
        </w:rPr>
        <w:t xml:space="preserve"> (</w:t>
      </w:r>
      <w:r w:rsidRPr="00E21951">
        <w:rPr>
          <w:sz w:val="24"/>
          <w:szCs w:val="24"/>
        </w:rPr>
        <w:t xml:space="preserve">в ред. от </w:t>
      </w:r>
      <w:r w:rsidRPr="006E2B0F">
        <w:rPr>
          <w:bCs/>
          <w:spacing w:val="20"/>
          <w:sz w:val="24"/>
          <w:szCs w:val="24"/>
        </w:rPr>
        <w:t>27.01.2022</w:t>
      </w:r>
      <w:r w:rsidRPr="00E21951">
        <w:rPr>
          <w:sz w:val="24"/>
          <w:szCs w:val="24"/>
        </w:rPr>
        <w:t>), совет</w:t>
      </w:r>
      <w:proofErr w:type="gramEnd"/>
      <w:r w:rsidRPr="00E21951">
        <w:rPr>
          <w:sz w:val="24"/>
          <w:szCs w:val="24"/>
        </w:rPr>
        <w:t xml:space="preserve"> депутатов Сосновоборского городского округа</w:t>
      </w:r>
    </w:p>
    <w:p w:rsidR="00042C09" w:rsidRPr="009F32AB" w:rsidRDefault="00042C09" w:rsidP="00042C09">
      <w:pPr>
        <w:ind w:firstLine="709"/>
        <w:jc w:val="both"/>
        <w:rPr>
          <w:sz w:val="28"/>
          <w:szCs w:val="28"/>
        </w:rPr>
      </w:pPr>
    </w:p>
    <w:p w:rsidR="00042C09" w:rsidRPr="009F32AB" w:rsidRDefault="00042C09" w:rsidP="00042C09">
      <w:pPr>
        <w:ind w:firstLine="709"/>
        <w:jc w:val="center"/>
        <w:outlineLvl w:val="0"/>
        <w:rPr>
          <w:sz w:val="28"/>
          <w:szCs w:val="28"/>
        </w:rPr>
      </w:pPr>
      <w:proofErr w:type="gramStart"/>
      <w:r w:rsidRPr="009F32AB">
        <w:rPr>
          <w:sz w:val="28"/>
          <w:szCs w:val="28"/>
        </w:rPr>
        <w:t>Р</w:t>
      </w:r>
      <w:proofErr w:type="gramEnd"/>
      <w:r w:rsidRPr="009F32AB">
        <w:rPr>
          <w:sz w:val="28"/>
          <w:szCs w:val="28"/>
        </w:rPr>
        <w:t xml:space="preserve"> Е Ш И Л:</w:t>
      </w:r>
    </w:p>
    <w:p w:rsidR="00042C09" w:rsidRPr="009F32AB" w:rsidRDefault="00042C09" w:rsidP="00042C09">
      <w:pPr>
        <w:ind w:firstLine="709"/>
        <w:jc w:val="center"/>
        <w:outlineLvl w:val="0"/>
        <w:rPr>
          <w:sz w:val="28"/>
          <w:szCs w:val="28"/>
        </w:rPr>
      </w:pPr>
    </w:p>
    <w:p w:rsidR="00042C09" w:rsidRPr="00EE7D7D" w:rsidRDefault="00042C09" w:rsidP="00042C09">
      <w:pPr>
        <w:ind w:firstLine="709"/>
        <w:jc w:val="both"/>
        <w:rPr>
          <w:sz w:val="24"/>
          <w:szCs w:val="24"/>
          <w:u w:val="single"/>
        </w:rPr>
      </w:pPr>
      <w:r w:rsidRPr="00EE7D7D">
        <w:rPr>
          <w:sz w:val="24"/>
          <w:szCs w:val="24"/>
          <w:u w:val="single"/>
        </w:rPr>
        <w:t>Вариант 1:</w:t>
      </w:r>
    </w:p>
    <w:p w:rsidR="00042C09" w:rsidRPr="00C92162" w:rsidRDefault="00042C09" w:rsidP="00042C09">
      <w:pPr>
        <w:ind w:firstLine="708"/>
        <w:jc w:val="both"/>
        <w:rPr>
          <w:sz w:val="24"/>
          <w:szCs w:val="24"/>
        </w:rPr>
      </w:pPr>
      <w:r w:rsidRPr="00EE7D7D">
        <w:rPr>
          <w:sz w:val="24"/>
          <w:szCs w:val="24"/>
        </w:rPr>
        <w:t>1. Разрешить администрации городского округа приватизацию жилого помещения специализированного жилищного фонда служебных жилых помещений по адресу</w:t>
      </w:r>
      <w:r w:rsidRPr="00BB1206">
        <w:rPr>
          <w:sz w:val="24"/>
          <w:szCs w:val="24"/>
        </w:rPr>
        <w:t xml:space="preserve">: </w:t>
      </w:r>
      <w:r w:rsidRPr="00C92162">
        <w:rPr>
          <w:sz w:val="24"/>
          <w:szCs w:val="24"/>
        </w:rPr>
        <w:t xml:space="preserve">ул. </w:t>
      </w:r>
      <w:r>
        <w:rPr>
          <w:sz w:val="24"/>
          <w:szCs w:val="24"/>
        </w:rPr>
        <w:t>Красных Фортов, д.41, кв.26</w:t>
      </w:r>
      <w:r w:rsidRPr="00C92162">
        <w:rPr>
          <w:sz w:val="24"/>
          <w:szCs w:val="24"/>
        </w:rPr>
        <w:t>.</w:t>
      </w:r>
    </w:p>
    <w:p w:rsidR="00042C09" w:rsidRPr="004D3471" w:rsidRDefault="00042C09" w:rsidP="00042C09">
      <w:pPr>
        <w:ind w:firstLine="708"/>
        <w:jc w:val="both"/>
        <w:rPr>
          <w:sz w:val="24"/>
          <w:szCs w:val="24"/>
          <w:u w:val="single"/>
        </w:rPr>
      </w:pPr>
      <w:r w:rsidRPr="004D3471">
        <w:rPr>
          <w:sz w:val="24"/>
          <w:szCs w:val="24"/>
          <w:u w:val="single"/>
        </w:rPr>
        <w:t>Вариант 2:</w:t>
      </w:r>
    </w:p>
    <w:p w:rsidR="00042C09" w:rsidRPr="00C92162" w:rsidRDefault="00042C09" w:rsidP="00042C09">
      <w:pPr>
        <w:ind w:firstLine="708"/>
        <w:jc w:val="both"/>
        <w:rPr>
          <w:sz w:val="24"/>
          <w:szCs w:val="24"/>
        </w:rPr>
      </w:pPr>
      <w:r w:rsidRPr="00243D96">
        <w:rPr>
          <w:sz w:val="24"/>
          <w:szCs w:val="24"/>
        </w:rPr>
        <w:t xml:space="preserve">1. Отказать администрации городского округа в приватизации жилого помещения специализированного жилищного фонда служебных жилых помещений по адресу: </w:t>
      </w:r>
      <w:r w:rsidRPr="00C92162">
        <w:rPr>
          <w:sz w:val="24"/>
          <w:szCs w:val="24"/>
        </w:rPr>
        <w:t>ул.</w:t>
      </w:r>
      <w:r>
        <w:rPr>
          <w:sz w:val="24"/>
          <w:szCs w:val="24"/>
        </w:rPr>
        <w:t xml:space="preserve"> Красных Фортов, д.41, кв.26</w:t>
      </w:r>
      <w:r w:rsidRPr="00C92162">
        <w:rPr>
          <w:sz w:val="24"/>
          <w:szCs w:val="24"/>
        </w:rPr>
        <w:t>.</w:t>
      </w:r>
    </w:p>
    <w:p w:rsidR="00042C09" w:rsidRPr="007C64B3" w:rsidRDefault="00042C09" w:rsidP="00042C09">
      <w:pPr>
        <w:ind w:firstLine="708"/>
        <w:jc w:val="both"/>
        <w:rPr>
          <w:sz w:val="24"/>
          <w:szCs w:val="24"/>
        </w:rPr>
      </w:pPr>
      <w:r w:rsidRPr="007C64B3">
        <w:rPr>
          <w:sz w:val="24"/>
          <w:szCs w:val="24"/>
        </w:rPr>
        <w:t>2. Настоящее решение вступает в силу со дня принятия.</w:t>
      </w:r>
    </w:p>
    <w:p w:rsidR="00042C09" w:rsidRDefault="00042C09" w:rsidP="00042C09">
      <w:pPr>
        <w:ind w:firstLine="709"/>
        <w:jc w:val="center"/>
        <w:rPr>
          <w:rFonts w:ascii="Arial" w:hAnsi="Arial" w:cs="Arial"/>
          <w:b/>
          <w:szCs w:val="22"/>
        </w:rPr>
      </w:pPr>
    </w:p>
    <w:p w:rsidR="00042C09" w:rsidRDefault="00042C09" w:rsidP="00042C0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Председатель совета депутатов </w:t>
      </w:r>
    </w:p>
    <w:p w:rsidR="00042C09" w:rsidRPr="0087718C" w:rsidRDefault="00042C09" w:rsidP="00042C09">
      <w:pPr>
        <w:shd w:val="clear" w:color="auto" w:fill="FFFFFF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</w:rPr>
        <w:t xml:space="preserve">Сосновоборского городского округа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</w:t>
      </w:r>
      <w:r>
        <w:rPr>
          <w:b/>
          <w:bCs/>
          <w:color w:val="000000"/>
          <w:sz w:val="28"/>
          <w:szCs w:val="28"/>
        </w:rPr>
        <w:tab/>
      </w:r>
      <w:r w:rsidRPr="005B5129">
        <w:rPr>
          <w:b/>
          <w:bCs/>
          <w:color w:val="000000"/>
          <w:sz w:val="28"/>
          <w:szCs w:val="28"/>
        </w:rPr>
        <w:t xml:space="preserve">          </w:t>
      </w:r>
      <w:r>
        <w:rPr>
          <w:b/>
          <w:bCs/>
          <w:color w:val="000000"/>
          <w:sz w:val="28"/>
          <w:szCs w:val="28"/>
        </w:rPr>
        <w:t xml:space="preserve">  </w:t>
      </w:r>
      <w:r w:rsidRPr="0087718C">
        <w:rPr>
          <w:b/>
          <w:bCs/>
          <w:color w:val="000000"/>
          <w:sz w:val="28"/>
          <w:szCs w:val="28"/>
          <w:bdr w:val="none" w:sz="0" w:space="0" w:color="auto" w:frame="1"/>
        </w:rPr>
        <w:t>А.Н. Афанасьев</w:t>
      </w:r>
    </w:p>
    <w:p w:rsidR="00042C09" w:rsidRDefault="00042C09" w:rsidP="00042C09">
      <w:pPr>
        <w:shd w:val="clear" w:color="auto" w:fill="FFFFFF"/>
        <w:ind w:firstLine="708"/>
        <w:rPr>
          <w:bCs/>
          <w:color w:val="000000"/>
          <w:sz w:val="24"/>
          <w:szCs w:val="24"/>
          <w:bdr w:val="none" w:sz="0" w:space="0" w:color="auto" w:frame="1"/>
        </w:rPr>
      </w:pPr>
    </w:p>
    <w:p w:rsidR="00042C09" w:rsidRPr="001A45C4" w:rsidRDefault="00042C09" w:rsidP="00042C0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042C09" w:rsidRPr="001A45C4" w:rsidRDefault="00042C09" w:rsidP="00042C0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>Глава Сосновоборского</w:t>
      </w:r>
    </w:p>
    <w:p w:rsidR="00042C09" w:rsidRDefault="00042C09" w:rsidP="00042C0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1A45C4">
        <w:rPr>
          <w:b/>
          <w:bCs/>
          <w:color w:val="000000"/>
          <w:sz w:val="28"/>
          <w:szCs w:val="28"/>
        </w:rPr>
        <w:t xml:space="preserve">городского округа </w:t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</w:r>
      <w:r w:rsidRPr="001A45C4">
        <w:rPr>
          <w:b/>
          <w:bCs/>
          <w:color w:val="000000"/>
          <w:sz w:val="28"/>
          <w:szCs w:val="28"/>
        </w:rPr>
        <w:tab/>
        <w:t xml:space="preserve">  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1A45C4">
        <w:rPr>
          <w:b/>
          <w:bCs/>
          <w:color w:val="000000"/>
          <w:sz w:val="28"/>
          <w:szCs w:val="28"/>
        </w:rPr>
        <w:t xml:space="preserve">    М.В. Воронков</w:t>
      </w:r>
    </w:p>
    <w:p w:rsidR="00042C09" w:rsidRDefault="00042C09" w:rsidP="00042C09">
      <w:pPr>
        <w:autoSpaceDE w:val="0"/>
        <w:autoSpaceDN w:val="0"/>
        <w:adjustRightInd w:val="0"/>
      </w:pPr>
    </w:p>
    <w:p w:rsidR="00042C09" w:rsidRDefault="00042C09" w:rsidP="00042C09">
      <w:r>
        <w:t>Вопрос вносит администрация СГО.</w:t>
      </w:r>
    </w:p>
    <w:p w:rsidR="00042C09" w:rsidRPr="00D5726F" w:rsidRDefault="00042C09">
      <w:pPr>
        <w:rPr>
          <w:sz w:val="16"/>
          <w:szCs w:val="16"/>
        </w:rPr>
      </w:pPr>
    </w:p>
    <w:sectPr w:rsidR="00042C09" w:rsidRPr="00D5726F" w:rsidSect="001E3333">
      <w:pgSz w:w="11906" w:h="16838"/>
      <w:pgMar w:top="284" w:right="850" w:bottom="0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EAC" w:rsidRDefault="00896EAC" w:rsidP="00576CC5">
      <w:r>
        <w:separator/>
      </w:r>
    </w:p>
  </w:endnote>
  <w:endnote w:type="continuationSeparator" w:id="0">
    <w:p w:rsidR="00896EAC" w:rsidRDefault="00896EAC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EAC" w:rsidRDefault="00896EAC" w:rsidP="00576CC5">
      <w:r>
        <w:separator/>
      </w:r>
    </w:p>
  </w:footnote>
  <w:footnote w:type="continuationSeparator" w:id="0">
    <w:p w:rsidR="00896EAC" w:rsidRDefault="00896EAC" w:rsidP="00576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8bfa5bf-6dad-49e5-b376-e50becc6aa4f"/>
  </w:docVars>
  <w:rsids>
    <w:rsidRoot w:val="00E008EE"/>
    <w:rsid w:val="000006F9"/>
    <w:rsid w:val="00012032"/>
    <w:rsid w:val="0001243D"/>
    <w:rsid w:val="000139AE"/>
    <w:rsid w:val="000219CD"/>
    <w:rsid w:val="00042C09"/>
    <w:rsid w:val="0005229E"/>
    <w:rsid w:val="0007420E"/>
    <w:rsid w:val="0007698F"/>
    <w:rsid w:val="00076C57"/>
    <w:rsid w:val="000A37CC"/>
    <w:rsid w:val="000B36A9"/>
    <w:rsid w:val="000F12C7"/>
    <w:rsid w:val="00102029"/>
    <w:rsid w:val="00103C31"/>
    <w:rsid w:val="00106635"/>
    <w:rsid w:val="0011626D"/>
    <w:rsid w:val="00127F5D"/>
    <w:rsid w:val="00130AA7"/>
    <w:rsid w:val="00134695"/>
    <w:rsid w:val="00152DE3"/>
    <w:rsid w:val="00157919"/>
    <w:rsid w:val="00157BD1"/>
    <w:rsid w:val="00160105"/>
    <w:rsid w:val="0016042F"/>
    <w:rsid w:val="00160811"/>
    <w:rsid w:val="001638DD"/>
    <w:rsid w:val="00165D6F"/>
    <w:rsid w:val="00184538"/>
    <w:rsid w:val="00190E5A"/>
    <w:rsid w:val="00191200"/>
    <w:rsid w:val="001A4996"/>
    <w:rsid w:val="001B55B6"/>
    <w:rsid w:val="001E3333"/>
    <w:rsid w:val="00201240"/>
    <w:rsid w:val="00205DBC"/>
    <w:rsid w:val="0021063F"/>
    <w:rsid w:val="0022203B"/>
    <w:rsid w:val="00222F30"/>
    <w:rsid w:val="00227658"/>
    <w:rsid w:val="00227F81"/>
    <w:rsid w:val="00235763"/>
    <w:rsid w:val="00244D1E"/>
    <w:rsid w:val="00244D79"/>
    <w:rsid w:val="002477CD"/>
    <w:rsid w:val="002678B7"/>
    <w:rsid w:val="00293F38"/>
    <w:rsid w:val="002A0FA5"/>
    <w:rsid w:val="002A210A"/>
    <w:rsid w:val="002A30D4"/>
    <w:rsid w:val="002A3714"/>
    <w:rsid w:val="002B2DA0"/>
    <w:rsid w:val="002C38D7"/>
    <w:rsid w:val="002D6C7F"/>
    <w:rsid w:val="002E03EE"/>
    <w:rsid w:val="002F63EF"/>
    <w:rsid w:val="00314F93"/>
    <w:rsid w:val="0032254B"/>
    <w:rsid w:val="0033517A"/>
    <w:rsid w:val="00341F3F"/>
    <w:rsid w:val="00344407"/>
    <w:rsid w:val="00351E99"/>
    <w:rsid w:val="0035248A"/>
    <w:rsid w:val="003640FD"/>
    <w:rsid w:val="003752DE"/>
    <w:rsid w:val="003815DF"/>
    <w:rsid w:val="00383FDB"/>
    <w:rsid w:val="003A46C6"/>
    <w:rsid w:val="003B3254"/>
    <w:rsid w:val="003D0B02"/>
    <w:rsid w:val="003E18E2"/>
    <w:rsid w:val="00402579"/>
    <w:rsid w:val="00406ED4"/>
    <w:rsid w:val="0041728B"/>
    <w:rsid w:val="00437AB5"/>
    <w:rsid w:val="0044415E"/>
    <w:rsid w:val="00452DAE"/>
    <w:rsid w:val="00453B52"/>
    <w:rsid w:val="00456060"/>
    <w:rsid w:val="00466162"/>
    <w:rsid w:val="0048701C"/>
    <w:rsid w:val="004A4CDD"/>
    <w:rsid w:val="004B64C5"/>
    <w:rsid w:val="004C1A1C"/>
    <w:rsid w:val="004E1F07"/>
    <w:rsid w:val="004E4D60"/>
    <w:rsid w:val="004E5484"/>
    <w:rsid w:val="0050083F"/>
    <w:rsid w:val="00511893"/>
    <w:rsid w:val="0051458D"/>
    <w:rsid w:val="00531560"/>
    <w:rsid w:val="00532E5F"/>
    <w:rsid w:val="005343AF"/>
    <w:rsid w:val="00542D02"/>
    <w:rsid w:val="00543B33"/>
    <w:rsid w:val="00557266"/>
    <w:rsid w:val="00560350"/>
    <w:rsid w:val="00565683"/>
    <w:rsid w:val="00570E52"/>
    <w:rsid w:val="00576CC5"/>
    <w:rsid w:val="005960E2"/>
    <w:rsid w:val="005A654C"/>
    <w:rsid w:val="005C061B"/>
    <w:rsid w:val="005D2323"/>
    <w:rsid w:val="005D3A14"/>
    <w:rsid w:val="005D54C1"/>
    <w:rsid w:val="005E77C7"/>
    <w:rsid w:val="005F372F"/>
    <w:rsid w:val="0060285E"/>
    <w:rsid w:val="0065285E"/>
    <w:rsid w:val="00665774"/>
    <w:rsid w:val="006927BA"/>
    <w:rsid w:val="006B2DCD"/>
    <w:rsid w:val="006C41D1"/>
    <w:rsid w:val="006E4FB8"/>
    <w:rsid w:val="006F1A6D"/>
    <w:rsid w:val="006F71F6"/>
    <w:rsid w:val="007000C7"/>
    <w:rsid w:val="00704D00"/>
    <w:rsid w:val="007077EF"/>
    <w:rsid w:val="00726767"/>
    <w:rsid w:val="00740667"/>
    <w:rsid w:val="007619C5"/>
    <w:rsid w:val="007943DA"/>
    <w:rsid w:val="007A4EAD"/>
    <w:rsid w:val="007B3863"/>
    <w:rsid w:val="007F11CF"/>
    <w:rsid w:val="008100E0"/>
    <w:rsid w:val="00815886"/>
    <w:rsid w:val="00833F35"/>
    <w:rsid w:val="0084223B"/>
    <w:rsid w:val="00847ACD"/>
    <w:rsid w:val="0085344A"/>
    <w:rsid w:val="008653E8"/>
    <w:rsid w:val="00872448"/>
    <w:rsid w:val="00896EAC"/>
    <w:rsid w:val="008A47DE"/>
    <w:rsid w:val="008B10F2"/>
    <w:rsid w:val="008D0DAF"/>
    <w:rsid w:val="008D0FFC"/>
    <w:rsid w:val="008D52E6"/>
    <w:rsid w:val="008E5A4B"/>
    <w:rsid w:val="008E73EF"/>
    <w:rsid w:val="008F0BDD"/>
    <w:rsid w:val="00902AFB"/>
    <w:rsid w:val="00907AED"/>
    <w:rsid w:val="009302DE"/>
    <w:rsid w:val="0093528C"/>
    <w:rsid w:val="00935922"/>
    <w:rsid w:val="0094172F"/>
    <w:rsid w:val="00954C21"/>
    <w:rsid w:val="009607F6"/>
    <w:rsid w:val="009616AA"/>
    <w:rsid w:val="00961E43"/>
    <w:rsid w:val="00964071"/>
    <w:rsid w:val="00974EBF"/>
    <w:rsid w:val="009853FD"/>
    <w:rsid w:val="00995D1D"/>
    <w:rsid w:val="009972EE"/>
    <w:rsid w:val="009A4644"/>
    <w:rsid w:val="009A7C82"/>
    <w:rsid w:val="009C4B14"/>
    <w:rsid w:val="009C6334"/>
    <w:rsid w:val="009E00A9"/>
    <w:rsid w:val="009E047D"/>
    <w:rsid w:val="009E16E8"/>
    <w:rsid w:val="009E2CB4"/>
    <w:rsid w:val="009F0958"/>
    <w:rsid w:val="00A07543"/>
    <w:rsid w:val="00A113A3"/>
    <w:rsid w:val="00A25946"/>
    <w:rsid w:val="00A3272E"/>
    <w:rsid w:val="00A355D1"/>
    <w:rsid w:val="00A41E55"/>
    <w:rsid w:val="00A45107"/>
    <w:rsid w:val="00A65404"/>
    <w:rsid w:val="00A748F0"/>
    <w:rsid w:val="00A810A2"/>
    <w:rsid w:val="00A81F99"/>
    <w:rsid w:val="00AA2EB1"/>
    <w:rsid w:val="00AC221A"/>
    <w:rsid w:val="00AD1807"/>
    <w:rsid w:val="00AD37FC"/>
    <w:rsid w:val="00AD6EC0"/>
    <w:rsid w:val="00AF49E5"/>
    <w:rsid w:val="00B1474D"/>
    <w:rsid w:val="00B23F07"/>
    <w:rsid w:val="00B40A07"/>
    <w:rsid w:val="00B52332"/>
    <w:rsid w:val="00B70BF1"/>
    <w:rsid w:val="00B940B2"/>
    <w:rsid w:val="00BA4BCB"/>
    <w:rsid w:val="00BA67E3"/>
    <w:rsid w:val="00BC2E71"/>
    <w:rsid w:val="00BF2681"/>
    <w:rsid w:val="00C00B37"/>
    <w:rsid w:val="00C01CB5"/>
    <w:rsid w:val="00C155E4"/>
    <w:rsid w:val="00C36375"/>
    <w:rsid w:val="00C431F2"/>
    <w:rsid w:val="00C527F2"/>
    <w:rsid w:val="00C539F8"/>
    <w:rsid w:val="00C6338F"/>
    <w:rsid w:val="00C73B27"/>
    <w:rsid w:val="00C87D65"/>
    <w:rsid w:val="00C903EC"/>
    <w:rsid w:val="00CA7114"/>
    <w:rsid w:val="00CB013B"/>
    <w:rsid w:val="00CC19FE"/>
    <w:rsid w:val="00CC2194"/>
    <w:rsid w:val="00CD0965"/>
    <w:rsid w:val="00CD4850"/>
    <w:rsid w:val="00CE3969"/>
    <w:rsid w:val="00CE4593"/>
    <w:rsid w:val="00CF0009"/>
    <w:rsid w:val="00CF1852"/>
    <w:rsid w:val="00D012F1"/>
    <w:rsid w:val="00D04507"/>
    <w:rsid w:val="00D13E0D"/>
    <w:rsid w:val="00D14CA6"/>
    <w:rsid w:val="00D23E31"/>
    <w:rsid w:val="00D25C57"/>
    <w:rsid w:val="00D32737"/>
    <w:rsid w:val="00D43D5D"/>
    <w:rsid w:val="00D5726F"/>
    <w:rsid w:val="00D66F61"/>
    <w:rsid w:val="00D704E4"/>
    <w:rsid w:val="00D7561D"/>
    <w:rsid w:val="00DA2D79"/>
    <w:rsid w:val="00DB258F"/>
    <w:rsid w:val="00DB5771"/>
    <w:rsid w:val="00DC3E76"/>
    <w:rsid w:val="00DE158D"/>
    <w:rsid w:val="00DE49FD"/>
    <w:rsid w:val="00DF5026"/>
    <w:rsid w:val="00E008EE"/>
    <w:rsid w:val="00E3740C"/>
    <w:rsid w:val="00E6538B"/>
    <w:rsid w:val="00E75540"/>
    <w:rsid w:val="00E818D8"/>
    <w:rsid w:val="00E870A3"/>
    <w:rsid w:val="00E91B6A"/>
    <w:rsid w:val="00E92165"/>
    <w:rsid w:val="00E9239A"/>
    <w:rsid w:val="00E923DD"/>
    <w:rsid w:val="00E97E0E"/>
    <w:rsid w:val="00EA5D1D"/>
    <w:rsid w:val="00EB40C9"/>
    <w:rsid w:val="00EB456A"/>
    <w:rsid w:val="00EF25D8"/>
    <w:rsid w:val="00EF79F8"/>
    <w:rsid w:val="00F02DDD"/>
    <w:rsid w:val="00F22623"/>
    <w:rsid w:val="00F23A9D"/>
    <w:rsid w:val="00F5470B"/>
    <w:rsid w:val="00F6483A"/>
    <w:rsid w:val="00F879CF"/>
    <w:rsid w:val="00FC2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8D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caption"/>
    <w:basedOn w:val="a"/>
    <w:next w:val="a"/>
    <w:qFormat/>
    <w:rsid w:val="00C539F8"/>
    <w:pPr>
      <w:framePr w:w="5199" w:h="1732" w:hSpace="142" w:wrap="around" w:vAnchor="page" w:hAnchor="page" w:x="858" w:y="721"/>
      <w:spacing w:line="360" w:lineRule="auto"/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4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PRIVAT2\AppData\Local\Temp\bdttmp\0159fd29-7bdd-4eb7-9124-1c91d856110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0159fd29-7bdd-4eb7-9124-1c91d8561104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Кочнева О.Е.</dc:creator>
  <cp:lastModifiedBy>SOBR2</cp:lastModifiedBy>
  <cp:revision>4</cp:revision>
  <cp:lastPrinted>2025-03-20T07:42:00Z</cp:lastPrinted>
  <dcterms:created xsi:type="dcterms:W3CDTF">2025-03-21T13:20:00Z</dcterms:created>
  <dcterms:modified xsi:type="dcterms:W3CDTF">2025-03-21T13:24:00Z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08bfa5bf-6dad-49e5-b376-e50becc6aa4f</vt:lpwstr>
  </property>
</Properties>
</file>